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Halesworth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the lands of the late Sir Miles de Stapleton(q.v.).</w:t>
      </w: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21-256)</w:t>
      </w: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05510" w:rsidRDefault="00405510" w:rsidP="004055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DD5B8A" w:rsidRPr="004055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510" w:rsidRDefault="00405510" w:rsidP="00564E3C">
      <w:pPr>
        <w:spacing w:after="0" w:line="240" w:lineRule="auto"/>
      </w:pPr>
      <w:r>
        <w:separator/>
      </w:r>
    </w:p>
  </w:endnote>
  <w:endnote w:type="continuationSeparator" w:id="0">
    <w:p w:rsidR="00405510" w:rsidRDefault="0040551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5510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510" w:rsidRDefault="00405510" w:rsidP="00564E3C">
      <w:pPr>
        <w:spacing w:after="0" w:line="240" w:lineRule="auto"/>
      </w:pPr>
      <w:r>
        <w:separator/>
      </w:r>
    </w:p>
  </w:footnote>
  <w:footnote w:type="continuationSeparator" w:id="0">
    <w:p w:rsidR="00405510" w:rsidRDefault="0040551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10"/>
    <w:rsid w:val="00372DC6"/>
    <w:rsid w:val="0040551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B8A3A"/>
  <w15:chartTrackingRefBased/>
  <w15:docId w15:val="{D96B7EB2-7F04-432D-A16F-D12616A7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2016-02-16T19:42:00Z</dcterms:created>
  <dcterms:modified xsi:type="dcterms:W3CDTF">2016-02-16T19:42:00Z</dcterms:modified>
</cp:coreProperties>
</file>